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A07AE20" w:rsidR="00F23F96" w:rsidRDefault="00F23F96" w:rsidP="00F23F96">
      <w:pPr>
        <w:pStyle w:val="Tittel"/>
      </w:pPr>
      <w:r>
        <w:t xml:space="preserve">Vedlegg </w:t>
      </w:r>
      <w:r w:rsidR="1B566D15">
        <w:t>1</w:t>
      </w:r>
      <w:r w:rsidR="255F3ED8">
        <w:t>0</w:t>
      </w:r>
      <w:r>
        <w:t xml:space="preserve"> Egenerklæring om russisk involvering i offentlige anskaffelser</w:t>
      </w:r>
    </w:p>
    <w:p w14:paraId="4E44DF3D" w14:textId="77777777" w:rsidR="00F23F96" w:rsidRDefault="00F23F96" w:rsidP="00F23F96"/>
    <w:p w14:paraId="4334FCCE" w14:textId="77777777" w:rsidR="00F23F96" w:rsidRDefault="00F23F96" w:rsidP="00F23F96">
      <w:r>
        <w:t xml:space="preserve">Jeg erklærer at det ikke er russisk involvering i verken selskapet jeg representerer eller i kontraktgjennomføringen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37373587" w:rsidR="00F23F96" w:rsidRDefault="00F23F96" w:rsidP="00F23F96">
      <w:r>
        <w:t>I særdeleshet erklærer jeg at:</w:t>
      </w:r>
    </w:p>
    <w:p w14:paraId="0178BB8D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4FFD074B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14:paraId="67E15325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14:paraId="59CB3F3E" w14:textId="4FDCE245" w:rsidR="00F23F96" w:rsidRDefault="00F23F96" w:rsidP="00F23F96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BB43" w14:textId="77777777" w:rsidR="00EB66D2" w:rsidRDefault="00EB66D2" w:rsidP="008A6B54">
      <w:pPr>
        <w:spacing w:after="0" w:line="240" w:lineRule="auto"/>
      </w:pPr>
      <w:r>
        <w:separator/>
      </w:r>
    </w:p>
  </w:endnote>
  <w:endnote w:type="continuationSeparator" w:id="0">
    <w:p w14:paraId="34448F1A" w14:textId="77777777" w:rsidR="00EB66D2" w:rsidRDefault="00EB66D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E9A6" w14:textId="57154A5C" w:rsidR="00032413" w:rsidRDefault="0003241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6D287A8" wp14:editId="4B70FC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93466" w14:textId="2BCBFB35" w:rsidR="00032413" w:rsidRPr="00032413" w:rsidRDefault="00032413" w:rsidP="00032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50C30B49">
            <v:shapetype id="_x0000_t202" coordsize="21600,21600" o:spt="202" path="m,l,21600r21600,l21600,xe" w14:anchorId="66D287A8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032413" w:rsidR="00032413" w:rsidP="00032413" w:rsidRDefault="00032413" w14:paraId="49C3E10F" w14:textId="2BCBFB3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032413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3D3B62E0" w:rsidR="00BA090D" w:rsidRPr="00907B33" w:rsidRDefault="00032413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2A4D0358" wp14:editId="06E3A44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A2789A" w14:textId="6AF9A95F" w:rsidR="00032413" w:rsidRPr="00032413" w:rsidRDefault="00032413" w:rsidP="00032413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032413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 w14:anchorId="1A832A09">
                  <v:shapetype id="_x0000_t202" coordsize="21600,21600" o:spt="202" path="m,l,21600r21600,l21600,xe" w14:anchorId="2A4D0358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032413" w:rsidR="00032413" w:rsidP="00032413" w:rsidRDefault="00032413" w14:paraId="32BDCD2C" w14:textId="6AF9A95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A090D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BA0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BA090D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57A67FC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1A9546E6" w:rsidR="00BA090D" w:rsidRPr="00907B33" w:rsidRDefault="00032413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6BCDB114" wp14:editId="7E0AB69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0AE9B7" w14:textId="7EB4ED90" w:rsidR="00032413" w:rsidRPr="00032413" w:rsidRDefault="00032413" w:rsidP="00032413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032413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 w14:anchorId="087612CE">
                  <v:shapetype id="_x0000_t202" coordsize="21600,21600" o:spt="202" path="m,l,21600r21600,l21600,xe" w14:anchorId="6BCDB114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032413" w:rsidR="00032413" w:rsidP="00032413" w:rsidRDefault="00032413" w14:paraId="1CB37BD9" w14:textId="7EB4ED9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032413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57A67FC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21E353AC" w:rsidR="00BA090D" w:rsidRPr="00567886" w:rsidRDefault="57A67FC1" w:rsidP="5A120AB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57A67FC1">
            <w:rPr>
              <w:b w:val="0"/>
              <w:color w:val="003087" w:themeColor="text2"/>
              <w:sz w:val="18"/>
              <w:szCs w:val="18"/>
            </w:rPr>
            <w:t>Vedlegg 10 Egenerklæring om russisk involvering i off. anskaffelser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2A72C" w14:textId="77777777" w:rsidR="00EB66D2" w:rsidRDefault="00EB66D2" w:rsidP="008A6B54">
      <w:pPr>
        <w:spacing w:after="0" w:line="240" w:lineRule="auto"/>
      </w:pPr>
      <w:r>
        <w:separator/>
      </w:r>
    </w:p>
  </w:footnote>
  <w:footnote w:type="continuationSeparator" w:id="0">
    <w:p w14:paraId="66A3231B" w14:textId="77777777" w:rsidR="00EB66D2" w:rsidRDefault="00EB66D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4F8B" w14:textId="77777777" w:rsidR="008A6122" w:rsidRDefault="008A612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533B313" w:rsidR="004F084A" w:rsidRPr="004743F2" w:rsidRDefault="008A6122" w:rsidP="004743F2">
    <w:pPr>
      <w:pStyle w:val="Topptekst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66FAAE58" wp14:editId="37AF8FFD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310347033" name="Bilde 1310347033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47033" name="Bilde 131034703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32413"/>
    <w:rsid w:val="00061D42"/>
    <w:rsid w:val="00066FAD"/>
    <w:rsid w:val="000A6C58"/>
    <w:rsid w:val="000C55D7"/>
    <w:rsid w:val="000E3D69"/>
    <w:rsid w:val="001457DD"/>
    <w:rsid w:val="00164145"/>
    <w:rsid w:val="00172E83"/>
    <w:rsid w:val="00174C26"/>
    <w:rsid w:val="001B3217"/>
    <w:rsid w:val="002148C4"/>
    <w:rsid w:val="0028756B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122"/>
    <w:rsid w:val="008A6B54"/>
    <w:rsid w:val="008F2627"/>
    <w:rsid w:val="00907B33"/>
    <w:rsid w:val="009541CC"/>
    <w:rsid w:val="009A3E11"/>
    <w:rsid w:val="009C7E5D"/>
    <w:rsid w:val="009F7F53"/>
    <w:rsid w:val="00A13B9A"/>
    <w:rsid w:val="00A659C6"/>
    <w:rsid w:val="00A7444E"/>
    <w:rsid w:val="00AA0DE9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75813"/>
    <w:rsid w:val="00CB354A"/>
    <w:rsid w:val="00CC0CDA"/>
    <w:rsid w:val="00CF1573"/>
    <w:rsid w:val="00D0738E"/>
    <w:rsid w:val="00D758FB"/>
    <w:rsid w:val="00D869B4"/>
    <w:rsid w:val="00DD09B3"/>
    <w:rsid w:val="00DD12A9"/>
    <w:rsid w:val="00E24387"/>
    <w:rsid w:val="00E3138E"/>
    <w:rsid w:val="00E449C8"/>
    <w:rsid w:val="00EA45CB"/>
    <w:rsid w:val="00EB13E8"/>
    <w:rsid w:val="00EB5F17"/>
    <w:rsid w:val="00EB66D2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05FBC8AB"/>
    <w:rsid w:val="1B566D15"/>
    <w:rsid w:val="255F3ED8"/>
    <w:rsid w:val="5669CD3A"/>
    <w:rsid w:val="57A67FC1"/>
    <w:rsid w:val="5A120AB4"/>
    <w:rsid w:val="7206D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flun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F6BAE5-2B9A-487F-B1B9-61DF7B8B6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1</TotalTime>
  <Pages>1</Pages>
  <Words>235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Nørstrud, Anna Christina</cp:lastModifiedBy>
  <cp:revision>9</cp:revision>
  <dcterms:created xsi:type="dcterms:W3CDTF">2024-04-23T11:38:00Z</dcterms:created>
  <dcterms:modified xsi:type="dcterms:W3CDTF">2026-05-26T10:11:00Z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2024-04-23T11:38:30Z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3340addf-3ff1-43b3-a219-278e21c3e04b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3700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